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2972" w14:textId="77777777" w:rsidR="00F345EC" w:rsidRPr="00572867" w:rsidRDefault="00F345EC">
      <w:pPr>
        <w:numPr>
          <w:ilvl w:val="12"/>
          <w:numId w:val="0"/>
        </w:numPr>
        <w:spacing w:line="360" w:lineRule="auto"/>
        <w:jc w:val="right"/>
        <w:rPr>
          <w:rFonts w:ascii="Verdana" w:hAnsi="Verdana"/>
          <w:b/>
          <w:bCs/>
          <w:sz w:val="20"/>
          <w:szCs w:val="20"/>
        </w:rPr>
      </w:pPr>
    </w:p>
    <w:p w14:paraId="73FEE8A1" w14:textId="77777777" w:rsidR="00F345EC" w:rsidRPr="009F1412" w:rsidRDefault="008E4037" w:rsidP="009B59D0">
      <w:pPr>
        <w:spacing w:after="60"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F1412">
        <w:rPr>
          <w:rFonts w:ascii="Verdana" w:hAnsi="Verdana"/>
          <w:b/>
          <w:bCs/>
          <w:sz w:val="20"/>
          <w:szCs w:val="20"/>
        </w:rPr>
        <w:t>И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Н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Ф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О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Р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М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А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Ц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И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О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Н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Е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 xml:space="preserve">Н 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Л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И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С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Т</w:t>
      </w:r>
    </w:p>
    <w:p w14:paraId="57D4DF38" w14:textId="0E664254" w:rsidR="003B440C" w:rsidRDefault="003B440C" w:rsidP="009B59D0">
      <w:pPr>
        <w:spacing w:after="60" w:line="360" w:lineRule="auto"/>
        <w:jc w:val="center"/>
        <w:rPr>
          <w:rFonts w:ascii="Verdana" w:hAnsi="Verdana"/>
          <w:sz w:val="20"/>
          <w:szCs w:val="20"/>
        </w:rPr>
      </w:pPr>
      <w:r w:rsidRPr="009F1412">
        <w:rPr>
          <w:rFonts w:ascii="Verdana" w:hAnsi="Verdana"/>
          <w:sz w:val="20"/>
          <w:szCs w:val="20"/>
        </w:rPr>
        <w:t>за участие в публична процедура с предмет:</w:t>
      </w:r>
    </w:p>
    <w:p w14:paraId="672B1918" w14:textId="77777777" w:rsidR="00F20125" w:rsidRPr="009F1412" w:rsidRDefault="00F20125" w:rsidP="009B59D0">
      <w:pPr>
        <w:spacing w:after="60" w:line="360" w:lineRule="auto"/>
        <w:jc w:val="center"/>
        <w:rPr>
          <w:rFonts w:ascii="Verdana" w:hAnsi="Verdana"/>
          <w:sz w:val="20"/>
          <w:szCs w:val="20"/>
        </w:rPr>
      </w:pPr>
    </w:p>
    <w:p w14:paraId="4FE9756F" w14:textId="2C2B4D43" w:rsidR="0031751C" w:rsidRPr="00003A28" w:rsidRDefault="00003A28" w:rsidP="009B59D0">
      <w:pPr>
        <w:spacing w:after="60" w:line="360" w:lineRule="auto"/>
        <w:jc w:val="center"/>
        <w:rPr>
          <w:rFonts w:ascii="Verdana" w:hAnsi="Verdana"/>
          <w:b/>
          <w:bCs/>
          <w:sz w:val="20"/>
          <w:szCs w:val="20"/>
          <w:lang w:eastAsia="bg-BG"/>
        </w:rPr>
      </w:pPr>
      <w:r>
        <w:rPr>
          <w:rFonts w:ascii="Verdana" w:hAnsi="Verdana"/>
          <w:b/>
          <w:bCs/>
          <w:sz w:val="20"/>
          <w:szCs w:val="20"/>
          <w:lang w:eastAsia="bg-BG"/>
        </w:rPr>
        <w:t>„</w:t>
      </w:r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 xml:space="preserve">Избор на </w:t>
      </w:r>
      <w:proofErr w:type="spellStart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>Консултант</w:t>
      </w:r>
      <w:proofErr w:type="spellEnd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 xml:space="preserve"> по чл. 166 от ЗУТ за </w:t>
      </w:r>
      <w:proofErr w:type="spellStart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>изготвяне</w:t>
      </w:r>
      <w:proofErr w:type="spellEnd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 xml:space="preserve"> на Оценка за </w:t>
      </w:r>
      <w:proofErr w:type="spellStart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>съответствието</w:t>
      </w:r>
      <w:proofErr w:type="spellEnd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 xml:space="preserve"> на </w:t>
      </w:r>
      <w:proofErr w:type="spellStart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>инвестиционните</w:t>
      </w:r>
      <w:proofErr w:type="spellEnd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 xml:space="preserve"> </w:t>
      </w:r>
      <w:proofErr w:type="spellStart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>проекти</w:t>
      </w:r>
      <w:proofErr w:type="spellEnd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 xml:space="preserve"> с </w:t>
      </w:r>
      <w:proofErr w:type="spellStart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>основните</w:t>
      </w:r>
      <w:proofErr w:type="spellEnd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 xml:space="preserve"> </w:t>
      </w:r>
      <w:proofErr w:type="spellStart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>изисквания</w:t>
      </w:r>
      <w:proofErr w:type="spellEnd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 xml:space="preserve"> </w:t>
      </w:r>
      <w:proofErr w:type="spellStart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>към</w:t>
      </w:r>
      <w:proofErr w:type="spellEnd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 xml:space="preserve"> </w:t>
      </w:r>
      <w:proofErr w:type="spellStart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>строежите</w:t>
      </w:r>
      <w:proofErr w:type="spellEnd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 xml:space="preserve"> по чл. 142 от ЗУТ, </w:t>
      </w:r>
      <w:proofErr w:type="spellStart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>упражняване</w:t>
      </w:r>
      <w:proofErr w:type="spellEnd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 xml:space="preserve"> на </w:t>
      </w:r>
      <w:proofErr w:type="spellStart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>строителен</w:t>
      </w:r>
      <w:proofErr w:type="spellEnd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 xml:space="preserve"> надзор </w:t>
      </w:r>
      <w:proofErr w:type="spellStart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>съгл</w:t>
      </w:r>
      <w:proofErr w:type="spellEnd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 xml:space="preserve">. чл. 166 и чл. 168 от ЗУТ и </w:t>
      </w:r>
      <w:proofErr w:type="spellStart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>изготвяне</w:t>
      </w:r>
      <w:proofErr w:type="spellEnd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 xml:space="preserve"> на технически паспорт на </w:t>
      </w:r>
      <w:proofErr w:type="spellStart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>строежа</w:t>
      </w:r>
      <w:proofErr w:type="spellEnd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 xml:space="preserve"> </w:t>
      </w:r>
      <w:proofErr w:type="spellStart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>съгл</w:t>
      </w:r>
      <w:proofErr w:type="spellEnd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 xml:space="preserve">. чл. 176а от ЗУТ, за проект: </w:t>
      </w:r>
      <w:proofErr w:type="spellStart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>Изграждане</w:t>
      </w:r>
      <w:proofErr w:type="spellEnd"/>
      <w:r w:rsidR="00F20125" w:rsidRPr="00F20125">
        <w:rPr>
          <w:rFonts w:ascii="Verdana" w:hAnsi="Verdana"/>
          <w:b/>
          <w:bCs/>
          <w:sz w:val="20"/>
          <w:szCs w:val="20"/>
          <w:lang w:val="ru-RU" w:eastAsia="bg-BG"/>
        </w:rPr>
        <w:t xml:space="preserve"> на 7-и и 8-и блок на площадка № 2 на АЕЦ „Козлодуй“ ЕАД с технология AP1000</w:t>
      </w:r>
      <w:r>
        <w:rPr>
          <w:rFonts w:ascii="Verdana" w:hAnsi="Verdana"/>
          <w:b/>
          <w:bCs/>
          <w:sz w:val="20"/>
          <w:szCs w:val="20"/>
          <w:lang w:eastAsia="bg-BG"/>
        </w:rPr>
        <w:t>“</w:t>
      </w:r>
    </w:p>
    <w:p w14:paraId="6ECC16AD" w14:textId="77777777" w:rsidR="009B59D0" w:rsidRPr="009F1412" w:rsidRDefault="009B59D0" w:rsidP="00F20125">
      <w:pPr>
        <w:spacing w:after="60"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AC30193" w14:textId="40AF35A1" w:rsidR="00F100A1" w:rsidRPr="009F1412" w:rsidRDefault="00F100A1" w:rsidP="00F20125">
      <w:pPr>
        <w:pStyle w:val="BodyText"/>
        <w:numPr>
          <w:ilvl w:val="0"/>
          <w:numId w:val="2"/>
        </w:numPr>
        <w:shd w:val="clear" w:color="auto" w:fill="D9E2F3" w:themeFill="accent1" w:themeFillTint="33"/>
        <w:tabs>
          <w:tab w:val="left" w:pos="284"/>
          <w:tab w:val="left" w:pos="3088"/>
        </w:tabs>
        <w:spacing w:after="60" w:line="276" w:lineRule="auto"/>
        <w:ind w:left="0" w:firstLine="0"/>
        <w:jc w:val="left"/>
        <w:rPr>
          <w:rFonts w:ascii="Verdana" w:hAnsi="Verdana"/>
          <w:b/>
          <w:bCs/>
          <w:sz w:val="20"/>
          <w:szCs w:val="20"/>
        </w:rPr>
      </w:pPr>
      <w:r w:rsidRPr="009F1412">
        <w:rPr>
          <w:rFonts w:ascii="Verdana" w:hAnsi="Verdana"/>
          <w:b/>
          <w:bCs/>
          <w:sz w:val="20"/>
          <w:szCs w:val="20"/>
        </w:rPr>
        <w:t>ИДЕНТИФИКАЦИЯ НА УЧАСТНИКА</w:t>
      </w:r>
    </w:p>
    <w:p w14:paraId="2856D8D8" w14:textId="1A81744A" w:rsidR="008621B8" w:rsidRPr="009F1412" w:rsidRDefault="008621B8" w:rsidP="00F20125">
      <w:pPr>
        <w:pStyle w:val="BodyText"/>
        <w:tabs>
          <w:tab w:val="left" w:leader="hyphen" w:pos="4536"/>
        </w:tabs>
        <w:spacing w:after="60" w:line="276" w:lineRule="auto"/>
        <w:jc w:val="left"/>
        <w:rPr>
          <w:rFonts w:ascii="Verdana" w:hAnsi="Verdana"/>
          <w:i/>
          <w:iCs/>
          <w:sz w:val="20"/>
          <w:szCs w:val="20"/>
          <w:lang w:val="en-US"/>
        </w:rPr>
      </w:pPr>
      <w:r w:rsidRPr="009F1412">
        <w:rPr>
          <w:rFonts w:ascii="Verdana" w:hAnsi="Verdana"/>
          <w:sz w:val="20"/>
          <w:szCs w:val="20"/>
        </w:rPr>
        <w:t>Наименование на участника</w:t>
      </w:r>
      <w:r w:rsidR="0077638F" w:rsidRPr="009F1412">
        <w:rPr>
          <w:rFonts w:ascii="Verdana" w:hAnsi="Verdana"/>
          <w:sz w:val="20"/>
          <w:szCs w:val="20"/>
          <w:lang w:val="en-US"/>
        </w:rPr>
        <w:t>____________</w:t>
      </w:r>
      <w:r w:rsidR="00DB4A04" w:rsidRPr="009F1412">
        <w:rPr>
          <w:rFonts w:ascii="Verdana" w:hAnsi="Verdana"/>
          <w:sz w:val="20"/>
          <w:szCs w:val="20"/>
          <w:lang w:val="en-US"/>
        </w:rPr>
        <w:t>_______________________________________</w:t>
      </w:r>
    </w:p>
    <w:p w14:paraId="4975F0E9" w14:textId="0BC38A08" w:rsidR="00D76991" w:rsidRPr="009F1412" w:rsidRDefault="00D76991" w:rsidP="00F20125">
      <w:pPr>
        <w:pStyle w:val="BodyText"/>
        <w:tabs>
          <w:tab w:val="left" w:leader="hyphen" w:pos="4536"/>
        </w:tabs>
        <w:spacing w:after="60" w:line="276" w:lineRule="auto"/>
        <w:jc w:val="left"/>
        <w:rPr>
          <w:rFonts w:ascii="Verdana" w:hAnsi="Verdana"/>
          <w:sz w:val="20"/>
          <w:szCs w:val="20"/>
        </w:rPr>
      </w:pPr>
      <w:r w:rsidRPr="009F1412">
        <w:rPr>
          <w:rFonts w:ascii="Verdana" w:hAnsi="Verdana"/>
          <w:sz w:val="20"/>
          <w:szCs w:val="20"/>
        </w:rPr>
        <w:t>Правен статус</w:t>
      </w:r>
      <w:r w:rsidR="0077638F" w:rsidRPr="009F1412">
        <w:rPr>
          <w:rFonts w:ascii="Verdana" w:hAnsi="Verdana"/>
          <w:sz w:val="20"/>
          <w:szCs w:val="20"/>
          <w:lang w:val="en-US"/>
        </w:rPr>
        <w:t>________________________</w:t>
      </w:r>
      <w:r w:rsidR="00DB4A04" w:rsidRPr="009F1412">
        <w:rPr>
          <w:rFonts w:ascii="Verdana" w:hAnsi="Verdana"/>
          <w:sz w:val="20"/>
          <w:szCs w:val="20"/>
          <w:lang w:val="en-US"/>
        </w:rPr>
        <w:t>_______________________________________</w:t>
      </w:r>
    </w:p>
    <w:p w14:paraId="7BFF6B00" w14:textId="667F0939" w:rsidR="004660FA" w:rsidRPr="009F1412" w:rsidRDefault="004660FA" w:rsidP="00F20125">
      <w:pPr>
        <w:pStyle w:val="BodyText"/>
        <w:tabs>
          <w:tab w:val="left" w:leader="hyphen" w:pos="4536"/>
        </w:tabs>
        <w:spacing w:after="60" w:line="276" w:lineRule="auto"/>
        <w:jc w:val="left"/>
        <w:rPr>
          <w:rFonts w:ascii="Verdana" w:hAnsi="Verdana"/>
          <w:i/>
          <w:iCs/>
          <w:sz w:val="20"/>
          <w:szCs w:val="20"/>
        </w:rPr>
      </w:pPr>
      <w:r w:rsidRPr="009F1412">
        <w:rPr>
          <w:rFonts w:ascii="Verdana" w:hAnsi="Verdana"/>
          <w:sz w:val="20"/>
          <w:szCs w:val="20"/>
        </w:rPr>
        <w:t>ЕИК/БУЛСТАТ</w:t>
      </w:r>
      <w:r w:rsidR="0077638F" w:rsidRPr="009F1412">
        <w:rPr>
          <w:rFonts w:ascii="Verdana" w:hAnsi="Verdana"/>
          <w:sz w:val="20"/>
          <w:szCs w:val="20"/>
          <w:lang w:val="en-US"/>
        </w:rPr>
        <w:t>_________________________</w:t>
      </w:r>
      <w:r w:rsidR="00B5447E" w:rsidRPr="009F1412">
        <w:rPr>
          <w:rFonts w:ascii="Verdana" w:hAnsi="Verdana"/>
          <w:sz w:val="20"/>
          <w:szCs w:val="20"/>
          <w:lang w:val="en-US"/>
        </w:rPr>
        <w:t>_______________________________________</w:t>
      </w:r>
    </w:p>
    <w:p w14:paraId="6052C220" w14:textId="77A017B1" w:rsidR="00D76991" w:rsidRPr="009F1412" w:rsidRDefault="00F676FD" w:rsidP="00F20125">
      <w:pPr>
        <w:pStyle w:val="BodyText"/>
        <w:tabs>
          <w:tab w:val="left" w:leader="hyphen" w:pos="4536"/>
        </w:tabs>
        <w:spacing w:after="60" w:line="276" w:lineRule="auto"/>
        <w:jc w:val="left"/>
        <w:rPr>
          <w:rFonts w:ascii="Verdana" w:hAnsi="Verdana"/>
          <w:sz w:val="20"/>
          <w:szCs w:val="20"/>
        </w:rPr>
      </w:pPr>
      <w:r w:rsidRPr="009F1412">
        <w:rPr>
          <w:rFonts w:ascii="Verdana" w:hAnsi="Verdana"/>
          <w:sz w:val="20"/>
          <w:szCs w:val="20"/>
        </w:rPr>
        <w:t>Адрес по регистрация</w:t>
      </w:r>
      <w:r w:rsidR="0077638F" w:rsidRPr="009F1412">
        <w:rPr>
          <w:rFonts w:ascii="Verdana" w:hAnsi="Verdana"/>
          <w:sz w:val="20"/>
          <w:szCs w:val="20"/>
          <w:lang w:val="en-US"/>
        </w:rPr>
        <w:t>__________________</w:t>
      </w:r>
      <w:r w:rsidR="00B5447E" w:rsidRPr="009F1412">
        <w:rPr>
          <w:rFonts w:ascii="Verdana" w:hAnsi="Verdana"/>
          <w:sz w:val="20"/>
          <w:szCs w:val="20"/>
          <w:lang w:val="en-US"/>
        </w:rPr>
        <w:t>_______________________________________</w:t>
      </w:r>
    </w:p>
    <w:p w14:paraId="5BB416BD" w14:textId="1443A1B7" w:rsidR="00C15ACD" w:rsidRDefault="00F676FD" w:rsidP="00F20125">
      <w:pPr>
        <w:pStyle w:val="BodyText"/>
        <w:tabs>
          <w:tab w:val="left" w:leader="hyphen" w:pos="4536"/>
        </w:tabs>
        <w:spacing w:after="60" w:line="276" w:lineRule="auto"/>
        <w:jc w:val="left"/>
        <w:rPr>
          <w:rFonts w:ascii="Verdana" w:hAnsi="Verdana"/>
          <w:sz w:val="20"/>
          <w:szCs w:val="20"/>
          <w:lang w:val="ru-RU"/>
        </w:rPr>
      </w:pPr>
      <w:proofErr w:type="spellStart"/>
      <w:r w:rsidRPr="009F1412">
        <w:rPr>
          <w:rFonts w:ascii="Verdana" w:hAnsi="Verdana"/>
          <w:sz w:val="20"/>
          <w:szCs w:val="20"/>
        </w:rPr>
        <w:t>Ид</w:t>
      </w:r>
      <w:proofErr w:type="spellEnd"/>
      <w:r w:rsidRPr="009F1412">
        <w:rPr>
          <w:rFonts w:ascii="Verdana" w:hAnsi="Verdana"/>
          <w:sz w:val="20"/>
          <w:szCs w:val="20"/>
        </w:rPr>
        <w:t xml:space="preserve"> № по ЗДДС</w:t>
      </w:r>
      <w:r w:rsidR="00495B4F" w:rsidRPr="009F1412">
        <w:rPr>
          <w:rFonts w:ascii="Verdana" w:hAnsi="Verdana"/>
          <w:sz w:val="20"/>
          <w:szCs w:val="20"/>
          <w:lang w:val="ru-RU"/>
        </w:rPr>
        <w:t xml:space="preserve"> (</w:t>
      </w:r>
      <w:r w:rsidR="00495B4F" w:rsidRPr="009F1412">
        <w:rPr>
          <w:rFonts w:ascii="Verdana" w:hAnsi="Verdana"/>
          <w:sz w:val="20"/>
          <w:szCs w:val="20"/>
          <w:lang w:val="en-US"/>
        </w:rPr>
        <w:t>VAT</w:t>
      </w:r>
      <w:r w:rsidR="00495B4F" w:rsidRPr="009F1412">
        <w:rPr>
          <w:rFonts w:ascii="Verdana" w:hAnsi="Verdana"/>
          <w:sz w:val="20"/>
          <w:szCs w:val="20"/>
        </w:rPr>
        <w:t xml:space="preserve"> </w:t>
      </w:r>
      <w:r w:rsidR="00495B4F" w:rsidRPr="009F1412">
        <w:rPr>
          <w:rFonts w:ascii="Verdana" w:hAnsi="Verdana"/>
          <w:sz w:val="20"/>
          <w:szCs w:val="20"/>
          <w:lang w:val="en-US"/>
        </w:rPr>
        <w:t>No</w:t>
      </w:r>
      <w:r w:rsidR="00495B4F" w:rsidRPr="009F1412">
        <w:rPr>
          <w:rFonts w:ascii="Verdana" w:hAnsi="Verdana"/>
          <w:sz w:val="20"/>
          <w:szCs w:val="20"/>
          <w:lang w:val="ru-RU"/>
        </w:rPr>
        <w:t>.)</w:t>
      </w:r>
      <w:r w:rsidR="0077638F" w:rsidRPr="009F1412">
        <w:rPr>
          <w:rFonts w:ascii="Verdana" w:hAnsi="Verdana"/>
          <w:sz w:val="20"/>
          <w:szCs w:val="20"/>
          <w:lang w:val="ru-RU"/>
        </w:rPr>
        <w:t>_______________</w:t>
      </w:r>
      <w:r w:rsidR="00B5447E" w:rsidRPr="009F1412">
        <w:rPr>
          <w:rFonts w:ascii="Verdana" w:hAnsi="Verdana"/>
          <w:sz w:val="20"/>
          <w:szCs w:val="20"/>
          <w:lang w:val="ru-RU"/>
        </w:rPr>
        <w:t>_______________________________________</w:t>
      </w:r>
    </w:p>
    <w:p w14:paraId="41A31FC1" w14:textId="77777777" w:rsidR="00F20125" w:rsidRPr="00F20125" w:rsidRDefault="00F20125" w:rsidP="00F20125">
      <w:pPr>
        <w:pStyle w:val="BodyText"/>
        <w:tabs>
          <w:tab w:val="left" w:leader="hyphen" w:pos="4536"/>
        </w:tabs>
        <w:spacing w:after="60" w:line="276" w:lineRule="auto"/>
        <w:jc w:val="left"/>
        <w:rPr>
          <w:rFonts w:ascii="Verdana" w:hAnsi="Verdana"/>
          <w:sz w:val="20"/>
          <w:szCs w:val="20"/>
          <w:lang w:val="ru-RU"/>
        </w:rPr>
      </w:pPr>
    </w:p>
    <w:p w14:paraId="0CE2244D" w14:textId="77777777" w:rsidR="00447BDB" w:rsidRPr="009F1412" w:rsidRDefault="00447BDB" w:rsidP="00F20125">
      <w:pPr>
        <w:pStyle w:val="BodyText"/>
        <w:tabs>
          <w:tab w:val="left" w:leader="hyphen" w:pos="4536"/>
        </w:tabs>
        <w:spacing w:after="60" w:line="276" w:lineRule="auto"/>
        <w:jc w:val="left"/>
        <w:rPr>
          <w:rFonts w:ascii="Verdana" w:hAnsi="Verdana"/>
          <w:sz w:val="20"/>
          <w:szCs w:val="20"/>
        </w:rPr>
      </w:pPr>
      <w:r w:rsidRPr="009F1412">
        <w:rPr>
          <w:rFonts w:ascii="Verdana" w:hAnsi="Verdana"/>
          <w:sz w:val="20"/>
          <w:szCs w:val="20"/>
        </w:rPr>
        <w:t>Банкови реквизити</w:t>
      </w:r>
    </w:p>
    <w:p w14:paraId="5A9762AF" w14:textId="207972D2" w:rsidR="00447BDB" w:rsidRPr="009F1412" w:rsidRDefault="00447BDB" w:rsidP="00F20125">
      <w:pPr>
        <w:pStyle w:val="BodyText"/>
        <w:tabs>
          <w:tab w:val="left" w:leader="hyphen" w:pos="4536"/>
        </w:tabs>
        <w:spacing w:after="60" w:line="276" w:lineRule="auto"/>
        <w:jc w:val="left"/>
        <w:rPr>
          <w:rFonts w:ascii="Verdana" w:hAnsi="Verdana"/>
          <w:sz w:val="20"/>
          <w:szCs w:val="20"/>
        </w:rPr>
      </w:pPr>
      <w:r w:rsidRPr="009F1412">
        <w:rPr>
          <w:rFonts w:ascii="Verdana" w:hAnsi="Verdana"/>
          <w:sz w:val="20"/>
          <w:szCs w:val="20"/>
        </w:rPr>
        <w:t>Банка:</w:t>
      </w:r>
      <w:r w:rsidR="00B5447E" w:rsidRPr="009F1412">
        <w:rPr>
          <w:rFonts w:ascii="Verdana" w:hAnsi="Verdana"/>
          <w:sz w:val="20"/>
          <w:szCs w:val="20"/>
          <w:lang w:val="ru-RU"/>
        </w:rPr>
        <w:t>______________________________________</w:t>
      </w:r>
      <w:r w:rsidR="0077638F" w:rsidRPr="009F1412">
        <w:rPr>
          <w:rFonts w:ascii="Verdana" w:hAnsi="Verdana"/>
          <w:sz w:val="20"/>
          <w:szCs w:val="20"/>
          <w:lang w:val="ru-RU"/>
        </w:rPr>
        <w:t>_______________________________</w:t>
      </w:r>
    </w:p>
    <w:p w14:paraId="7CB1B3B2" w14:textId="6E36AEF0" w:rsidR="00447BDB" w:rsidRPr="009F1412" w:rsidRDefault="00447BDB" w:rsidP="00F20125">
      <w:pPr>
        <w:pStyle w:val="BodyText"/>
        <w:tabs>
          <w:tab w:val="left" w:leader="hyphen" w:pos="4536"/>
        </w:tabs>
        <w:spacing w:after="60" w:line="276" w:lineRule="auto"/>
        <w:jc w:val="left"/>
        <w:rPr>
          <w:rFonts w:ascii="Verdana" w:hAnsi="Verdana"/>
          <w:sz w:val="20"/>
          <w:szCs w:val="20"/>
        </w:rPr>
      </w:pPr>
      <w:r w:rsidRPr="009F1412">
        <w:rPr>
          <w:rFonts w:ascii="Verdana" w:hAnsi="Verdana"/>
          <w:sz w:val="20"/>
          <w:szCs w:val="20"/>
        </w:rPr>
        <w:t>IBAN:</w:t>
      </w:r>
      <w:r w:rsidR="0077638F" w:rsidRPr="009F1412">
        <w:rPr>
          <w:rFonts w:ascii="Verdana" w:hAnsi="Verdana"/>
          <w:sz w:val="20"/>
          <w:szCs w:val="20"/>
          <w:lang w:val="ru-RU"/>
        </w:rPr>
        <w:t>________________________________</w:t>
      </w:r>
      <w:r w:rsidR="00B5447E" w:rsidRPr="009F1412">
        <w:rPr>
          <w:rFonts w:ascii="Verdana" w:hAnsi="Verdana"/>
          <w:sz w:val="20"/>
          <w:szCs w:val="20"/>
          <w:lang w:val="ru-RU"/>
        </w:rPr>
        <w:t>______________________________________</w:t>
      </w:r>
    </w:p>
    <w:p w14:paraId="4847A64E" w14:textId="42E2266C" w:rsidR="00447BDB" w:rsidRDefault="00447BDB" w:rsidP="00F20125">
      <w:pPr>
        <w:pStyle w:val="BodyText"/>
        <w:tabs>
          <w:tab w:val="left" w:leader="hyphen" w:pos="4536"/>
        </w:tabs>
        <w:spacing w:after="60" w:line="276" w:lineRule="auto"/>
        <w:jc w:val="left"/>
        <w:rPr>
          <w:rFonts w:ascii="Verdana" w:hAnsi="Verdana"/>
          <w:sz w:val="20"/>
          <w:szCs w:val="20"/>
          <w:lang w:val="ru-RU"/>
        </w:rPr>
      </w:pPr>
      <w:r w:rsidRPr="009F1412">
        <w:rPr>
          <w:rFonts w:ascii="Verdana" w:hAnsi="Verdana"/>
          <w:sz w:val="20"/>
          <w:szCs w:val="20"/>
        </w:rPr>
        <w:t>BIC:</w:t>
      </w:r>
      <w:r w:rsidR="0077638F" w:rsidRPr="009F1412">
        <w:rPr>
          <w:rFonts w:ascii="Verdana" w:hAnsi="Verdana"/>
          <w:sz w:val="20"/>
          <w:szCs w:val="20"/>
          <w:lang w:val="ru-RU"/>
        </w:rPr>
        <w:t>_________________________________</w:t>
      </w:r>
      <w:r w:rsidR="00B5447E" w:rsidRPr="009F1412">
        <w:rPr>
          <w:rFonts w:ascii="Verdana" w:hAnsi="Verdana"/>
          <w:sz w:val="20"/>
          <w:szCs w:val="20"/>
          <w:lang w:val="ru-RU"/>
        </w:rPr>
        <w:t>______________________________________</w:t>
      </w:r>
    </w:p>
    <w:p w14:paraId="503BAD2B" w14:textId="77777777" w:rsidR="009B59D0" w:rsidRPr="009F1412" w:rsidRDefault="009B59D0" w:rsidP="00F20125">
      <w:pPr>
        <w:pStyle w:val="BodyText"/>
        <w:tabs>
          <w:tab w:val="left" w:leader="hyphen" w:pos="4536"/>
        </w:tabs>
        <w:spacing w:after="60" w:line="276" w:lineRule="auto"/>
        <w:jc w:val="left"/>
        <w:rPr>
          <w:rFonts w:ascii="Verdana" w:hAnsi="Verdana"/>
          <w:sz w:val="20"/>
          <w:szCs w:val="20"/>
        </w:rPr>
      </w:pPr>
    </w:p>
    <w:p w14:paraId="3E5448B3" w14:textId="60EBC27F" w:rsidR="008621B8" w:rsidRPr="009F1412" w:rsidRDefault="00F100A1" w:rsidP="00F20125">
      <w:pPr>
        <w:pStyle w:val="BodyText"/>
        <w:numPr>
          <w:ilvl w:val="0"/>
          <w:numId w:val="2"/>
        </w:numPr>
        <w:shd w:val="clear" w:color="auto" w:fill="D9E2F3" w:themeFill="accent1" w:themeFillTint="33"/>
        <w:tabs>
          <w:tab w:val="left" w:pos="284"/>
          <w:tab w:val="left" w:pos="3088"/>
        </w:tabs>
        <w:spacing w:after="60" w:line="276" w:lineRule="auto"/>
        <w:ind w:left="0" w:firstLine="0"/>
        <w:rPr>
          <w:rFonts w:ascii="Verdana" w:hAnsi="Verdana"/>
          <w:b/>
          <w:bCs/>
          <w:sz w:val="20"/>
          <w:szCs w:val="20"/>
        </w:rPr>
      </w:pPr>
      <w:r w:rsidRPr="009F1412">
        <w:rPr>
          <w:rFonts w:ascii="Verdana" w:hAnsi="Verdana"/>
          <w:b/>
          <w:bCs/>
          <w:sz w:val="20"/>
          <w:szCs w:val="20"/>
        </w:rPr>
        <w:t>ДАННИ ЗА КОНТАКТ</w:t>
      </w:r>
    </w:p>
    <w:p w14:paraId="490FE6E1" w14:textId="4CDD784C" w:rsidR="00F100A1" w:rsidRPr="009F1412" w:rsidRDefault="00F100A1" w:rsidP="00F20125">
      <w:pPr>
        <w:pStyle w:val="BodyText"/>
        <w:tabs>
          <w:tab w:val="left" w:leader="hyphen" w:pos="4536"/>
        </w:tabs>
        <w:spacing w:after="60" w:line="276" w:lineRule="auto"/>
        <w:rPr>
          <w:rFonts w:ascii="Verdana" w:hAnsi="Verdana"/>
          <w:sz w:val="20"/>
          <w:szCs w:val="20"/>
        </w:rPr>
      </w:pPr>
      <w:r w:rsidRPr="009F1412">
        <w:rPr>
          <w:rFonts w:ascii="Verdana" w:hAnsi="Verdana"/>
          <w:sz w:val="20"/>
          <w:szCs w:val="20"/>
        </w:rPr>
        <w:t>Адрес за кореспонденция</w:t>
      </w:r>
      <w:r w:rsidR="0077638F" w:rsidRPr="009F1412">
        <w:rPr>
          <w:rFonts w:ascii="Verdana" w:hAnsi="Verdana"/>
          <w:sz w:val="20"/>
          <w:szCs w:val="20"/>
          <w:lang w:val="en-US"/>
        </w:rPr>
        <w:t>_______________</w:t>
      </w:r>
      <w:r w:rsidR="0014481B" w:rsidRPr="009F1412">
        <w:rPr>
          <w:rFonts w:ascii="Verdana" w:hAnsi="Verdana"/>
          <w:sz w:val="20"/>
          <w:szCs w:val="20"/>
          <w:lang w:val="en-US"/>
        </w:rPr>
        <w:t>_______________________________________</w:t>
      </w:r>
    </w:p>
    <w:p w14:paraId="7FA8E3DE" w14:textId="3810B239" w:rsidR="00447BDB" w:rsidRPr="009B59D0" w:rsidRDefault="00447BDB" w:rsidP="00F20125">
      <w:pPr>
        <w:pStyle w:val="BodyText"/>
        <w:tabs>
          <w:tab w:val="left" w:leader="hyphen" w:pos="4536"/>
        </w:tabs>
        <w:spacing w:after="60" w:line="276" w:lineRule="auto"/>
        <w:rPr>
          <w:rFonts w:ascii="Verdana" w:hAnsi="Verdana"/>
          <w:sz w:val="20"/>
          <w:szCs w:val="20"/>
        </w:rPr>
      </w:pPr>
      <w:r w:rsidRPr="009F1412">
        <w:rPr>
          <w:rFonts w:ascii="Verdana" w:hAnsi="Verdana"/>
          <w:sz w:val="20"/>
          <w:szCs w:val="20"/>
        </w:rPr>
        <w:t>Телефонен номер</w:t>
      </w:r>
      <w:r w:rsidR="0077638F" w:rsidRPr="009F1412">
        <w:rPr>
          <w:rFonts w:ascii="Verdana" w:hAnsi="Verdana"/>
          <w:sz w:val="20"/>
          <w:szCs w:val="20"/>
          <w:lang w:val="en-US"/>
        </w:rPr>
        <w:t>______________________</w:t>
      </w:r>
      <w:r w:rsidR="0014481B" w:rsidRPr="009F1412">
        <w:rPr>
          <w:rFonts w:ascii="Verdana" w:hAnsi="Verdana"/>
          <w:sz w:val="20"/>
          <w:szCs w:val="20"/>
          <w:lang w:val="en-US"/>
        </w:rPr>
        <w:t>_______________________________________</w:t>
      </w:r>
      <w:r w:rsidR="009B59D0">
        <w:rPr>
          <w:rFonts w:ascii="Verdana" w:hAnsi="Verdana"/>
          <w:sz w:val="20"/>
          <w:szCs w:val="20"/>
        </w:rPr>
        <w:t>_________</w:t>
      </w:r>
    </w:p>
    <w:p w14:paraId="75F19AD0" w14:textId="122D6ACB" w:rsidR="00447BDB" w:rsidRPr="009F1412" w:rsidRDefault="00447BDB" w:rsidP="00F20125">
      <w:pPr>
        <w:pStyle w:val="BodyText"/>
        <w:spacing w:after="60" w:line="276" w:lineRule="auto"/>
        <w:ind w:right="-2"/>
        <w:rPr>
          <w:rFonts w:ascii="Verdana" w:hAnsi="Verdana"/>
          <w:sz w:val="20"/>
          <w:szCs w:val="20"/>
          <w:lang w:val="en-US"/>
        </w:rPr>
      </w:pPr>
      <w:r w:rsidRPr="009F1412">
        <w:rPr>
          <w:rFonts w:ascii="Verdana" w:hAnsi="Verdana"/>
          <w:sz w:val="20"/>
          <w:szCs w:val="20"/>
          <w:lang w:val="en-US"/>
        </w:rPr>
        <w:t>е-mail</w:t>
      </w:r>
      <w:r w:rsidR="0077638F" w:rsidRPr="009F1412">
        <w:rPr>
          <w:rFonts w:ascii="Verdana" w:hAnsi="Verdana"/>
          <w:sz w:val="20"/>
          <w:szCs w:val="20"/>
          <w:lang w:val="en-US"/>
        </w:rPr>
        <w:t>___</w:t>
      </w:r>
      <w:r w:rsidR="0014481B" w:rsidRPr="009F1412">
        <w:rPr>
          <w:rFonts w:ascii="Verdana" w:hAnsi="Verdana"/>
          <w:sz w:val="20"/>
          <w:szCs w:val="20"/>
          <w:lang w:val="en-US"/>
        </w:rPr>
        <w:t>_______________________________________</w:t>
      </w:r>
      <w:r w:rsidR="0077638F" w:rsidRPr="009F1412">
        <w:rPr>
          <w:rFonts w:ascii="Verdana" w:hAnsi="Verdana"/>
          <w:sz w:val="20"/>
          <w:szCs w:val="20"/>
          <w:lang w:val="en-US"/>
        </w:rPr>
        <w:t>____________________________</w:t>
      </w:r>
    </w:p>
    <w:p w14:paraId="6EE65AD7" w14:textId="113EC174" w:rsidR="00447BDB" w:rsidRPr="009B59D0" w:rsidRDefault="00447BDB" w:rsidP="00F20125">
      <w:pPr>
        <w:pStyle w:val="BodyText"/>
        <w:tabs>
          <w:tab w:val="left" w:leader="hyphen" w:pos="4536"/>
        </w:tabs>
        <w:spacing w:after="60" w:line="276" w:lineRule="auto"/>
        <w:rPr>
          <w:rFonts w:ascii="Verdana" w:hAnsi="Verdana"/>
          <w:sz w:val="20"/>
          <w:szCs w:val="20"/>
        </w:rPr>
      </w:pPr>
      <w:r w:rsidRPr="009F1412">
        <w:rPr>
          <w:rFonts w:ascii="Verdana" w:hAnsi="Verdana"/>
          <w:sz w:val="20"/>
          <w:szCs w:val="20"/>
        </w:rPr>
        <w:t>Електронен адрес</w:t>
      </w:r>
      <w:r w:rsidR="0077638F" w:rsidRPr="009F1412">
        <w:rPr>
          <w:rFonts w:ascii="Verdana" w:hAnsi="Verdana"/>
          <w:sz w:val="20"/>
          <w:szCs w:val="20"/>
          <w:lang w:val="en-US"/>
        </w:rPr>
        <w:t>______________________</w:t>
      </w:r>
      <w:r w:rsidR="0014481B" w:rsidRPr="009F1412">
        <w:rPr>
          <w:rFonts w:ascii="Verdana" w:hAnsi="Verdana"/>
          <w:sz w:val="20"/>
          <w:szCs w:val="20"/>
          <w:lang w:val="en-US"/>
        </w:rPr>
        <w:t>_______________________________________</w:t>
      </w:r>
      <w:r w:rsidR="009B59D0">
        <w:rPr>
          <w:rFonts w:ascii="Verdana" w:hAnsi="Verdana"/>
          <w:sz w:val="20"/>
          <w:szCs w:val="20"/>
        </w:rPr>
        <w:t>_________</w:t>
      </w:r>
    </w:p>
    <w:p w14:paraId="685931A9" w14:textId="01B8F8EB" w:rsidR="009B59D0" w:rsidRPr="00F20125" w:rsidRDefault="00447BDB" w:rsidP="00F20125">
      <w:pPr>
        <w:pStyle w:val="BodyText"/>
        <w:tabs>
          <w:tab w:val="left" w:leader="hyphen" w:pos="4536"/>
        </w:tabs>
        <w:spacing w:after="60" w:line="276" w:lineRule="auto"/>
        <w:rPr>
          <w:rFonts w:ascii="Verdana" w:hAnsi="Verdana"/>
          <w:sz w:val="20"/>
          <w:szCs w:val="20"/>
          <w:lang w:val="ru-RU"/>
        </w:rPr>
      </w:pPr>
      <w:r w:rsidRPr="009F1412">
        <w:rPr>
          <w:rFonts w:ascii="Verdana" w:hAnsi="Verdana"/>
          <w:sz w:val="20"/>
          <w:szCs w:val="20"/>
        </w:rPr>
        <w:t>Лице за контакт</w:t>
      </w:r>
      <w:r w:rsidR="0077638F" w:rsidRPr="009B59D0">
        <w:rPr>
          <w:rFonts w:ascii="Verdana" w:hAnsi="Verdana"/>
          <w:sz w:val="20"/>
          <w:szCs w:val="20"/>
          <w:lang w:val="ru-RU"/>
        </w:rPr>
        <w:t>_______________________</w:t>
      </w:r>
      <w:r w:rsidR="0014481B" w:rsidRPr="009B59D0">
        <w:rPr>
          <w:rFonts w:ascii="Verdana" w:hAnsi="Verdana"/>
          <w:sz w:val="20"/>
          <w:szCs w:val="20"/>
          <w:lang w:val="ru-RU"/>
        </w:rPr>
        <w:t>_______________________________________</w:t>
      </w:r>
    </w:p>
    <w:p w14:paraId="4A23A9F5" w14:textId="77777777" w:rsidR="00F20125" w:rsidRPr="009F1412" w:rsidRDefault="00F20125" w:rsidP="00F20125">
      <w:pPr>
        <w:pStyle w:val="Style104"/>
        <w:widowControl/>
        <w:spacing w:after="60" w:line="276" w:lineRule="auto"/>
        <w:rPr>
          <w:rFonts w:ascii="Verdana" w:hAnsi="Verdana"/>
          <w:b/>
          <w:bCs/>
          <w:i/>
          <w:iCs/>
          <w:sz w:val="20"/>
          <w:szCs w:val="20"/>
        </w:rPr>
      </w:pPr>
    </w:p>
    <w:p w14:paraId="67F2D81C" w14:textId="77777777" w:rsidR="00F20125" w:rsidRDefault="00F20125" w:rsidP="00F20125">
      <w:pPr>
        <w:pStyle w:val="Style104"/>
        <w:widowControl/>
        <w:spacing w:after="60" w:line="276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</w:p>
    <w:p w14:paraId="08216DA5" w14:textId="77777777" w:rsidR="00F20125" w:rsidRDefault="00F20125" w:rsidP="00F20125">
      <w:pPr>
        <w:pStyle w:val="Style104"/>
        <w:widowControl/>
        <w:spacing w:after="60" w:line="276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</w:p>
    <w:p w14:paraId="681DD9D2" w14:textId="6A598A74" w:rsidR="00F20125" w:rsidRDefault="00FD0699" w:rsidP="00F20125">
      <w:pPr>
        <w:pStyle w:val="Style104"/>
        <w:widowControl/>
        <w:spacing w:after="60" w:line="276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  <w:r w:rsidRPr="009F1412">
        <w:rPr>
          <w:rFonts w:ascii="Verdana" w:hAnsi="Verdana"/>
          <w:b/>
          <w:bCs/>
          <w:i/>
          <w:iCs/>
          <w:sz w:val="20"/>
          <w:szCs w:val="20"/>
        </w:rPr>
        <w:t>Подпис</w:t>
      </w:r>
    </w:p>
    <w:p w14:paraId="7A327DF6" w14:textId="77777777" w:rsidR="00F20125" w:rsidRDefault="00F20125" w:rsidP="00F20125">
      <w:pPr>
        <w:pStyle w:val="Style104"/>
        <w:widowControl/>
        <w:spacing w:after="60" w:line="276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</w:p>
    <w:p w14:paraId="2F59C550" w14:textId="3DD8CAC9" w:rsidR="009B59D0" w:rsidRDefault="00FD0699" w:rsidP="00F20125">
      <w:pPr>
        <w:pStyle w:val="Style104"/>
        <w:widowControl/>
        <w:spacing w:after="60" w:line="276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  <w:r w:rsidRPr="009F1412">
        <w:rPr>
          <w:rFonts w:ascii="Verdana" w:hAnsi="Verdana"/>
          <w:b/>
          <w:bCs/>
          <w:i/>
          <w:iCs/>
          <w:sz w:val="20"/>
          <w:szCs w:val="20"/>
        </w:rPr>
        <w:t>____________________________</w:t>
      </w:r>
    </w:p>
    <w:p w14:paraId="458C5F10" w14:textId="77777777" w:rsidR="00F20125" w:rsidRDefault="00F20125" w:rsidP="00F20125">
      <w:pPr>
        <w:pStyle w:val="Style104"/>
        <w:widowControl/>
        <w:spacing w:after="60" w:line="276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</w:p>
    <w:p w14:paraId="5F261356" w14:textId="5CE3E25C" w:rsidR="00F20125" w:rsidRDefault="00FD0699" w:rsidP="00F20125">
      <w:pPr>
        <w:pStyle w:val="Style104"/>
        <w:widowControl/>
        <w:spacing w:after="60" w:line="276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  <w:r w:rsidRPr="009F1412">
        <w:rPr>
          <w:rFonts w:ascii="Verdana" w:hAnsi="Verdana"/>
          <w:b/>
          <w:bCs/>
          <w:i/>
          <w:iCs/>
          <w:sz w:val="20"/>
          <w:szCs w:val="20"/>
        </w:rPr>
        <w:t>Имена на представляващия кандидата</w:t>
      </w:r>
    </w:p>
    <w:p w14:paraId="3B7D0BAB" w14:textId="77777777" w:rsidR="00F20125" w:rsidRPr="00F20125" w:rsidRDefault="00F20125" w:rsidP="00F20125">
      <w:pPr>
        <w:pStyle w:val="Style104"/>
        <w:widowControl/>
        <w:spacing w:after="60" w:line="276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</w:p>
    <w:p w14:paraId="66A9CA97" w14:textId="43E663C2" w:rsidR="00FD0699" w:rsidRPr="009F1412" w:rsidRDefault="00FD0699" w:rsidP="00F20125">
      <w:pPr>
        <w:pStyle w:val="Style104"/>
        <w:widowControl/>
        <w:spacing w:after="60" w:line="276" w:lineRule="auto"/>
        <w:jc w:val="left"/>
        <w:rPr>
          <w:rFonts w:ascii="Verdana" w:hAnsi="Verdana"/>
          <w:b/>
          <w:bCs/>
          <w:sz w:val="20"/>
          <w:szCs w:val="20"/>
        </w:rPr>
      </w:pPr>
      <w:r w:rsidRPr="009F1412">
        <w:rPr>
          <w:rFonts w:ascii="Verdana" w:hAnsi="Verdana"/>
          <w:b/>
          <w:bCs/>
          <w:sz w:val="20"/>
          <w:szCs w:val="20"/>
        </w:rPr>
        <w:t>Дата: ____/____/_______ г.</w:t>
      </w:r>
    </w:p>
    <w:sectPr w:rsidR="00FD0699" w:rsidRPr="009F1412" w:rsidSect="00F20125">
      <w:pgSz w:w="11906" w:h="16838" w:code="9"/>
      <w:pgMar w:top="1152" w:right="1152" w:bottom="1152" w:left="1152" w:header="432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59BCA" w14:textId="77777777" w:rsidR="00AB3B77" w:rsidRDefault="00AB3B77">
      <w:r>
        <w:separator/>
      </w:r>
    </w:p>
  </w:endnote>
  <w:endnote w:type="continuationSeparator" w:id="0">
    <w:p w14:paraId="71C299D2" w14:textId="77777777" w:rsidR="00AB3B77" w:rsidRDefault="00AB3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25070" w14:textId="77777777" w:rsidR="00AB3B77" w:rsidRDefault="00AB3B77">
      <w:r>
        <w:separator/>
      </w:r>
    </w:p>
  </w:footnote>
  <w:footnote w:type="continuationSeparator" w:id="0">
    <w:p w14:paraId="125EE153" w14:textId="77777777" w:rsidR="00AB3B77" w:rsidRDefault="00AB3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957AD"/>
    <w:multiLevelType w:val="hybridMultilevel"/>
    <w:tmpl w:val="8FA89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167970"/>
    <w:multiLevelType w:val="hybridMultilevel"/>
    <w:tmpl w:val="14F20D2E"/>
    <w:lvl w:ilvl="0" w:tplc="21F86E00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662131">
    <w:abstractNumId w:val="1"/>
  </w:num>
  <w:num w:numId="2" w16cid:durableId="1653289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CD1"/>
    <w:rsid w:val="000011E4"/>
    <w:rsid w:val="00003A28"/>
    <w:rsid w:val="00085C51"/>
    <w:rsid w:val="00094A88"/>
    <w:rsid w:val="00114519"/>
    <w:rsid w:val="0014481B"/>
    <w:rsid w:val="00151259"/>
    <w:rsid w:val="00171D06"/>
    <w:rsid w:val="00192725"/>
    <w:rsid w:val="001C2FD0"/>
    <w:rsid w:val="001D2061"/>
    <w:rsid w:val="00244AF0"/>
    <w:rsid w:val="00257EB0"/>
    <w:rsid w:val="002D3C78"/>
    <w:rsid w:val="002E247A"/>
    <w:rsid w:val="002E5BA4"/>
    <w:rsid w:val="0031751C"/>
    <w:rsid w:val="003B440C"/>
    <w:rsid w:val="00424F1B"/>
    <w:rsid w:val="00447BDB"/>
    <w:rsid w:val="00456454"/>
    <w:rsid w:val="004660FA"/>
    <w:rsid w:val="0047604C"/>
    <w:rsid w:val="00495B4F"/>
    <w:rsid w:val="004E6747"/>
    <w:rsid w:val="005277A5"/>
    <w:rsid w:val="00572867"/>
    <w:rsid w:val="005915A1"/>
    <w:rsid w:val="00592444"/>
    <w:rsid w:val="006142A7"/>
    <w:rsid w:val="00632794"/>
    <w:rsid w:val="006527DD"/>
    <w:rsid w:val="0067230E"/>
    <w:rsid w:val="006A2772"/>
    <w:rsid w:val="006E0CE1"/>
    <w:rsid w:val="007107A8"/>
    <w:rsid w:val="007501CA"/>
    <w:rsid w:val="0077638F"/>
    <w:rsid w:val="00787EB1"/>
    <w:rsid w:val="007E59AE"/>
    <w:rsid w:val="007F7D51"/>
    <w:rsid w:val="008621B8"/>
    <w:rsid w:val="00883C21"/>
    <w:rsid w:val="008A7DAB"/>
    <w:rsid w:val="008B27CE"/>
    <w:rsid w:val="008B6BB0"/>
    <w:rsid w:val="008D6036"/>
    <w:rsid w:val="008D660C"/>
    <w:rsid w:val="008E4037"/>
    <w:rsid w:val="009B59D0"/>
    <w:rsid w:val="009C0D5B"/>
    <w:rsid w:val="009C5770"/>
    <w:rsid w:val="009D1C97"/>
    <w:rsid w:val="009F1412"/>
    <w:rsid w:val="00A02C19"/>
    <w:rsid w:val="00A30CD1"/>
    <w:rsid w:val="00A45FB1"/>
    <w:rsid w:val="00AB3B77"/>
    <w:rsid w:val="00AB4092"/>
    <w:rsid w:val="00AE5380"/>
    <w:rsid w:val="00B04804"/>
    <w:rsid w:val="00B2037D"/>
    <w:rsid w:val="00B439D6"/>
    <w:rsid w:val="00B5447E"/>
    <w:rsid w:val="00B74181"/>
    <w:rsid w:val="00B80AC5"/>
    <w:rsid w:val="00BC3492"/>
    <w:rsid w:val="00BC60FB"/>
    <w:rsid w:val="00C15ACD"/>
    <w:rsid w:val="00C423B6"/>
    <w:rsid w:val="00C83467"/>
    <w:rsid w:val="00C96FB7"/>
    <w:rsid w:val="00D053A4"/>
    <w:rsid w:val="00D14828"/>
    <w:rsid w:val="00D27947"/>
    <w:rsid w:val="00D57453"/>
    <w:rsid w:val="00D67A3A"/>
    <w:rsid w:val="00D76991"/>
    <w:rsid w:val="00D8186F"/>
    <w:rsid w:val="00D87F94"/>
    <w:rsid w:val="00DA3A58"/>
    <w:rsid w:val="00DB4A04"/>
    <w:rsid w:val="00DC3D11"/>
    <w:rsid w:val="00DD0B8E"/>
    <w:rsid w:val="00DE54BE"/>
    <w:rsid w:val="00E120BC"/>
    <w:rsid w:val="00EA2269"/>
    <w:rsid w:val="00F100A1"/>
    <w:rsid w:val="00F20125"/>
    <w:rsid w:val="00F2382A"/>
    <w:rsid w:val="00F345EC"/>
    <w:rsid w:val="00F35B65"/>
    <w:rsid w:val="00F64446"/>
    <w:rsid w:val="00F676FD"/>
    <w:rsid w:val="00F74DBE"/>
    <w:rsid w:val="00F82FBB"/>
    <w:rsid w:val="00FB4B60"/>
    <w:rsid w:val="00FD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43204"/>
  <w15:chartTrackingRefBased/>
  <w15:docId w15:val="{229CDEAA-CD2A-4360-8138-8F7704042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ilvl w:val="12"/>
      </w:numPr>
      <w:spacing w:line="360" w:lineRule="auto"/>
      <w:jc w:val="center"/>
      <w:outlineLvl w:val="0"/>
    </w:pPr>
    <w:rPr>
      <w:rFonts w:ascii="Times New Roman" w:hAnsi="Times New Roman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BalloonText">
    <w:name w:val="Balloon Text"/>
    <w:basedOn w:val="Normal"/>
    <w:semiHidden/>
    <w:rsid w:val="00B74181"/>
    <w:rPr>
      <w:rFonts w:ascii="Tahoma" w:hAnsi="Tahoma" w:cs="Tahoma"/>
      <w:sz w:val="16"/>
      <w:szCs w:val="16"/>
    </w:rPr>
  </w:style>
  <w:style w:type="paragraph" w:customStyle="1" w:styleId="Style104">
    <w:name w:val="Style104"/>
    <w:basedOn w:val="Normal"/>
    <w:rsid w:val="008E4037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imes New Roman" w:hAnsi="Times New Roman"/>
      <w:lang w:eastAsia="bg-BG"/>
    </w:rPr>
  </w:style>
  <w:style w:type="paragraph" w:styleId="Footer">
    <w:name w:val="footer"/>
    <w:basedOn w:val="Normal"/>
    <w:rsid w:val="00572867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4;&#1086;&#1082;&#1091;&#1084;&#1077;&#1085;&#1090;&#1080;\&#1044;&#1080;&#1088;&#1077;&#1082;&#1094;&#1080;&#1103;%20&#1048;&#1080;&#1060;\&#1059;&#1087;&#1088;&#1072;&#1074;&#1083;&#1077;&#1085;&#1080;&#1077;%20&#1058;&#1098;&#1088;&#1075;&#1086;&#1074;&#1089;&#1082;&#1086;\&#1054;&#1090;&#1076;&#1077;&#1083;%20&#1054;&#1073;&#1097;&#1077;&#1089;&#1090;&#1074;&#1077;&#1085;&#1080;%20&#1087;&#1086;&#1088;&#1098;&#1095;&#1082;&#1080;\&#1053;&#1072;&#1095;&#1072;&#1083;&#1085;&#1080;&#1082;%20&#1086;&#1090;&#1076;&#1077;&#1083;\&#1041;&#1083;&#1072;&#1085;&#1082;&#1080;\&#1057;&#1090;&#1072;&#1088;&#1080;%20&#1073;&#1083;&#1072;&#1085;&#1082;&#1080;\01012009\&#1044;&#1086;&#1082;&#1091;&#1084;&#1077;&#1085;&#1090;&#1072;&#1094;&#1080;&#1080;\&#1044;&#1077;&#1082;&#1083;&#1072;&#1088;&#1072;&#1094;&#1080;&#1080;\&#1048;&#1085;&#1092;&#1086;&#1088;&#1084;&#1072;&#1094;&#1080;&#1086;&#1085;&#1077;&#1085;%20%20&#1083;&#1080;&#1089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71e4a5d-f7ef-4151-a9f3-c4a30b36decf}" enabled="0" method="" siteId="{371e4a5d-f7ef-4151-a9f3-c4a30b36dec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Информационен  лист</Template>
  <TotalTime>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Kozloduy NPP Plc.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KKKamenova</dc:creator>
  <cp:keywords/>
  <dc:description/>
  <cp:lastModifiedBy>Ivo Andreev</cp:lastModifiedBy>
  <cp:revision>2</cp:revision>
  <cp:lastPrinted>2006-08-14T12:27:00Z</cp:lastPrinted>
  <dcterms:created xsi:type="dcterms:W3CDTF">2025-07-16T14:44:00Z</dcterms:created>
  <dcterms:modified xsi:type="dcterms:W3CDTF">2025-07-16T14:44:00Z</dcterms:modified>
</cp:coreProperties>
</file>